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6919D29A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4C2B0A">
        <w:rPr>
          <w:rFonts w:cs="Arial"/>
        </w:rPr>
        <w:t>1</w:t>
      </w:r>
      <w:r w:rsidR="00A81457" w:rsidRPr="008635E1">
        <w:rPr>
          <w:rFonts w:cs="Arial"/>
        </w:rPr>
        <w:t>-</w:t>
      </w:r>
      <w:r w:rsidR="00BD3783">
        <w:rPr>
          <w:rFonts w:cs="Arial"/>
        </w:rPr>
        <w:t>00</w:t>
      </w:r>
      <w:r w:rsidR="00523E2F">
        <w:rPr>
          <w:rFonts w:cs="Arial"/>
        </w:rPr>
        <w:t>03</w:t>
      </w:r>
      <w:r w:rsidR="00BD3783">
        <w:rPr>
          <w:rFonts w:cs="Arial"/>
        </w:rPr>
        <w:t>/2024</w:t>
      </w:r>
    </w:p>
    <w:p w14:paraId="497089F0" w14:textId="062AFCAB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A81457" w:rsidRPr="008635E1">
        <w:rPr>
          <w:rFonts w:cs="Arial"/>
        </w:rPr>
        <w:t>202</w:t>
      </w:r>
      <w:r w:rsidR="007F239C">
        <w:rPr>
          <w:rFonts w:cs="Arial"/>
        </w:rPr>
        <w:t>4</w:t>
      </w:r>
      <w:r w:rsidR="00A81457" w:rsidRPr="008635E1">
        <w:rPr>
          <w:rFonts w:cs="Arial"/>
        </w:rPr>
        <w:t>-</w:t>
      </w:r>
      <w:r w:rsidR="00523E2F">
        <w:rPr>
          <w:rFonts w:cs="Arial"/>
        </w:rPr>
        <w:t>059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bookmarkStart w:id="0" w:name="_GoBack"/>
      <w:bookmarkEnd w:id="0"/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4BE9A5C4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>v osnutku pogodbe (obrazec OBR – 2.17</w:t>
      </w:r>
      <w:r w:rsidR="00344558" w:rsidRPr="00DA1A30">
        <w:rPr>
          <w:rFonts w:cs="Arial"/>
        </w:rPr>
        <w:t>.1</w:t>
      </w:r>
      <w:r w:rsidR="00206652" w:rsidRPr="00DA1A30">
        <w:rPr>
          <w:rFonts w:cs="Arial"/>
        </w:rPr>
        <w:t xml:space="preserve"> in 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2DBC153A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 xml:space="preserve">Izjavljamo, da nismo bili pravnomočno kaznovani za prekršek iz </w:t>
      </w:r>
      <w:r w:rsidR="00C21F9D">
        <w:rPr>
          <w:rFonts w:cs="Arial"/>
        </w:rPr>
        <w:t>72</w:t>
      </w:r>
      <w:r w:rsidRPr="00DA1A30">
        <w:rPr>
          <w:rFonts w:cs="Arial"/>
        </w:rPr>
        <w:t xml:space="preserve">. člena Zakona o </w:t>
      </w:r>
      <w:r w:rsidR="00C21F9D">
        <w:rPr>
          <w:rFonts w:cs="Arial"/>
        </w:rPr>
        <w:t xml:space="preserve">državnih </w:t>
      </w:r>
      <w:r w:rsidRPr="00DA1A30">
        <w:rPr>
          <w:rFonts w:cs="Arial"/>
        </w:rPr>
        <w:t>blagovnih rezervah (Uradni list RS,</w:t>
      </w:r>
      <w:r w:rsidR="00C21F9D">
        <w:rPr>
          <w:rFonts w:cs="Arial"/>
        </w:rPr>
        <w:t xml:space="preserve"> 23/24</w:t>
      </w:r>
      <w:r w:rsidRPr="00DA1A30">
        <w:rPr>
          <w:rFonts w:cs="Arial"/>
        </w:rPr>
        <w:t>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81042" w14:textId="77777777" w:rsidR="00C273F9" w:rsidRDefault="00C273F9">
      <w:r>
        <w:separator/>
      </w:r>
    </w:p>
  </w:endnote>
  <w:endnote w:type="continuationSeparator" w:id="0">
    <w:p w14:paraId="3FE5907F" w14:textId="77777777" w:rsidR="00C273F9" w:rsidRDefault="00C27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67BE0B9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D4E778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A1A3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A1A3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3C2D8" w14:textId="77777777" w:rsidR="00C273F9" w:rsidRDefault="00C273F9">
      <w:r>
        <w:separator/>
      </w:r>
    </w:p>
  </w:footnote>
  <w:footnote w:type="continuationSeparator" w:id="0">
    <w:p w14:paraId="0ABD8668" w14:textId="77777777" w:rsidR="00C273F9" w:rsidRDefault="00C27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7AA7AC22" w:rsidR="00C0552D" w:rsidRPr="005D6367" w:rsidRDefault="005D6367" w:rsidP="004C2B0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43A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3E2F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72B4"/>
    <w:rsid w:val="007F239C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61E3"/>
    <w:rsid w:val="00B67E2C"/>
    <w:rsid w:val="00B77694"/>
    <w:rsid w:val="00B81892"/>
    <w:rsid w:val="00B86392"/>
    <w:rsid w:val="00B86882"/>
    <w:rsid w:val="00B900EC"/>
    <w:rsid w:val="00B9309E"/>
    <w:rsid w:val="00B930C3"/>
    <w:rsid w:val="00BA2C4A"/>
    <w:rsid w:val="00BA6C9A"/>
    <w:rsid w:val="00BB3939"/>
    <w:rsid w:val="00BC00ED"/>
    <w:rsid w:val="00BC2412"/>
    <w:rsid w:val="00BC29DD"/>
    <w:rsid w:val="00BD3783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1F9D"/>
    <w:rsid w:val="00C2689D"/>
    <w:rsid w:val="00C273F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B00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purl.org/dc/elements/1.1/"/>
    <ds:schemaRef ds:uri="http://schemas.microsoft.com/office/2006/metadata/properties"/>
    <ds:schemaRef ds:uri="68c5f5d4-aadc-499c-975b-051170a396f7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6a4cc071-bd85-44c5-acc7-68a9b922d49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47C04EF-AE2F-4B0D-8A04-DE9FDD363C14}"/>
</file>

<file path=customXml/itemProps4.xml><?xml version="1.0" encoding="utf-8"?>
<ds:datastoreItem xmlns:ds="http://schemas.openxmlformats.org/officeDocument/2006/customXml" ds:itemID="{77712CCE-A607-4D5A-A176-99033EA0C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122</Words>
  <Characters>915</Characters>
  <Application>Microsoft Office Word</Application>
  <DocSecurity>4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Mihael BABIČ</cp:lastModifiedBy>
  <cp:revision>2</cp:revision>
  <cp:lastPrinted>2024-04-23T06:40:00Z</cp:lastPrinted>
  <dcterms:created xsi:type="dcterms:W3CDTF">2024-05-17T08:50:00Z</dcterms:created>
  <dcterms:modified xsi:type="dcterms:W3CDTF">2024-05-17T08:50:00Z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